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EDC" w:rsidRPr="00D0361C" w:rsidRDefault="00DB3EDC" w:rsidP="0093762D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3142</w:t>
      </w:r>
    </w:p>
    <w:p w:rsidR="00DB3EDC" w:rsidRDefault="00DB3EDC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DB3EDC" w:rsidRDefault="00DB3EDC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DB3EDC" w:rsidRDefault="00DB3EDC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DB3EDC" w:rsidRDefault="00DB3EDC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DB3EDC" w:rsidRDefault="00DB3EDC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DB3EDC" w:rsidRDefault="00DB3EDC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B3EDC" w:rsidRDefault="00DB3EDC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B3EDC" w:rsidRPr="00292291" w:rsidRDefault="00DB3EDC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DB3EDC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DB3EDC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B3EDC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DB3EDC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DB3EDC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DB3EDC" w:rsidRPr="00292291" w:rsidRDefault="00DB3EDC" w:rsidP="008C4B5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ph/N/PE 6h,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DB3EDC" w:rsidRPr="00292291" w:rsidRDefault="00DB3EDC" w:rsidP="0093762D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DB3EDC" w:rsidRPr="00292291" w:rsidRDefault="00DB3EDC" w:rsidP="0093762D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1004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B3EDC" w:rsidRPr="00292291" w:rsidRDefault="00DB3EDC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B3EDC" w:rsidRPr="00292291" w:rsidRDefault="00DB3EDC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B3EDC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DB3EDC" w:rsidRPr="006F32EF" w:rsidRDefault="00DB3ED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B3EDC" w:rsidRPr="006F32EF" w:rsidRDefault="00DB3ED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DB3EDC" w:rsidRDefault="00DB3ED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B3EDC" w:rsidRPr="006F32EF" w:rsidRDefault="00DB3ED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DB3EDC" w:rsidRDefault="00DB3EDC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DB3EDC" w:rsidRDefault="00DB3EDC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DB3EDC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DB3EDC" w:rsidRDefault="00DB3EDC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DB3EDC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B3EDC" w:rsidRPr="00292291" w:rsidRDefault="00DB3ED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DB3EDC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0D74D8"/>
    <w:rsid w:val="001D1E50"/>
    <w:rsid w:val="00221598"/>
    <w:rsid w:val="00255AD2"/>
    <w:rsid w:val="00276014"/>
    <w:rsid w:val="002812AC"/>
    <w:rsid w:val="00292291"/>
    <w:rsid w:val="00296868"/>
    <w:rsid w:val="002C7229"/>
    <w:rsid w:val="003915FC"/>
    <w:rsid w:val="003C4B0F"/>
    <w:rsid w:val="003E728E"/>
    <w:rsid w:val="00401D26"/>
    <w:rsid w:val="00425251"/>
    <w:rsid w:val="004B0D61"/>
    <w:rsid w:val="004B1DA1"/>
    <w:rsid w:val="004D1249"/>
    <w:rsid w:val="00523BE8"/>
    <w:rsid w:val="0055283A"/>
    <w:rsid w:val="005758D7"/>
    <w:rsid w:val="005F7E98"/>
    <w:rsid w:val="006F32EF"/>
    <w:rsid w:val="00720EA2"/>
    <w:rsid w:val="00734290"/>
    <w:rsid w:val="00780A17"/>
    <w:rsid w:val="007C4842"/>
    <w:rsid w:val="00860688"/>
    <w:rsid w:val="008C4B56"/>
    <w:rsid w:val="008F3A15"/>
    <w:rsid w:val="00922C71"/>
    <w:rsid w:val="00930195"/>
    <w:rsid w:val="0093762D"/>
    <w:rsid w:val="009F647D"/>
    <w:rsid w:val="00A77376"/>
    <w:rsid w:val="00A87879"/>
    <w:rsid w:val="00B1008D"/>
    <w:rsid w:val="00BF7EC1"/>
    <w:rsid w:val="00C91BA4"/>
    <w:rsid w:val="00CF07EB"/>
    <w:rsid w:val="00D0361C"/>
    <w:rsid w:val="00D71E76"/>
    <w:rsid w:val="00DB3B21"/>
    <w:rsid w:val="00DB3EDC"/>
    <w:rsid w:val="00E214FF"/>
    <w:rsid w:val="00E54C5A"/>
    <w:rsid w:val="00EB6089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58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301</Words>
  <Characters>1776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2013-11-26T12:18:00Z</dcterms:created>
  <dcterms:modified xsi:type="dcterms:W3CDTF">2013-11-26T12:38:00Z</dcterms:modified>
</cp:coreProperties>
</file>